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F7B78" w14:textId="1490B510" w:rsidR="009277C7" w:rsidRPr="0016374E" w:rsidRDefault="009277C7" w:rsidP="009277C7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52814" w:rsidRPr="0016374E">
        <w:rPr>
          <w:rFonts w:ascii="Arial" w:hAnsi="Arial" w:cs="Arial"/>
          <w:b/>
          <w:sz w:val="24"/>
          <w:szCs w:val="24"/>
        </w:rPr>
        <w:t>RP-221333</w:t>
      </w:r>
    </w:p>
    <w:p w14:paraId="79C7275A" w14:textId="32109E36" w:rsidR="006A45BA" w:rsidRPr="0016374E" w:rsidRDefault="009277C7" w:rsidP="0016374E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4"/>
          <w:szCs w:val="24"/>
        </w:rPr>
      </w:pPr>
      <w:r w:rsidRPr="0016374E">
        <w:rPr>
          <w:rFonts w:ascii="Arial" w:hAnsi="Arial" w:cs="Arial"/>
          <w:b/>
          <w:sz w:val="24"/>
          <w:szCs w:val="24"/>
        </w:rPr>
        <w:t>Budapest, Hungary, June 06 – 09, 2022</w:t>
      </w:r>
    </w:p>
    <w:p w14:paraId="683DAE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F872293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6374E" w:rsidRPr="0016374E">
        <w:rPr>
          <w:rFonts w:ascii="Arial" w:eastAsia="Batang" w:hAnsi="Arial"/>
          <w:b/>
          <w:lang w:val="en-US" w:eastAsia="zh-CN"/>
        </w:rPr>
        <w:t>New WID: Basket Rel-18 WID DC_R18_xBLTE_1BNR_yDL2UL (x= 3, 4, 5)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0EFEB3D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9531F">
        <w:rPr>
          <w:rFonts w:ascii="Arial" w:eastAsia="Batang" w:hAnsi="Arial"/>
          <w:b/>
          <w:lang w:eastAsia="zh-CN"/>
        </w:rPr>
        <w:t>9</w:t>
      </w:r>
      <w:r w:rsidR="00C854F4">
        <w:rPr>
          <w:rFonts w:ascii="Arial" w:eastAsia="Batang" w:hAnsi="Arial"/>
          <w:b/>
          <w:lang w:eastAsia="zh-CN"/>
        </w:rPr>
        <w:t>.</w:t>
      </w:r>
      <w:r w:rsidR="00D9531F">
        <w:rPr>
          <w:rFonts w:ascii="Arial" w:eastAsia="Batang" w:hAnsi="Arial"/>
          <w:b/>
          <w:lang w:eastAsia="zh-CN"/>
        </w:rPr>
        <w:t>1</w:t>
      </w:r>
      <w:r w:rsidR="00C854F4">
        <w:rPr>
          <w:rFonts w:ascii="Arial" w:eastAsia="Batang" w:hAnsi="Arial"/>
          <w:b/>
          <w:lang w:eastAsia="zh-CN"/>
        </w:rPr>
        <w:t>.</w:t>
      </w:r>
      <w:r w:rsidR="009277C7">
        <w:rPr>
          <w:rFonts w:ascii="Arial" w:eastAsia="Batang" w:hAnsi="Arial"/>
          <w:b/>
          <w:lang w:eastAsia="zh-CN"/>
        </w:rPr>
        <w:t>5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77862004" w:rsidR="003F268E" w:rsidRPr="001E7714" w:rsidRDefault="008A76FD" w:rsidP="00BA3A53">
      <w:pPr>
        <w:pStyle w:val="Heading1"/>
        <w:rPr>
          <w:lang w:val="en-US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6374E" w:rsidRPr="0016374E">
        <w:rPr>
          <w:rFonts w:eastAsia="Batang"/>
          <w:bCs/>
          <w:szCs w:val="36"/>
          <w:lang w:val="en-US" w:eastAsia="zh-CN"/>
        </w:rPr>
        <w:t>New WID: Basket Rel-18 WID DC_R18_xBLTE_1BNR_yDL2UL (x= 3, 4, 5)</w:t>
      </w:r>
    </w:p>
    <w:p w14:paraId="33BD5015" w14:textId="3519757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</w:t>
      </w:r>
      <w:r w:rsidR="0016374E">
        <w:rPr>
          <w:lang w:eastAsia="ja-JP"/>
        </w:rPr>
        <w:t>8</w:t>
      </w:r>
      <w:r w:rsidR="00C854F4" w:rsidRPr="00C45A58">
        <w:rPr>
          <w:lang w:eastAsia="ja-JP"/>
        </w:rPr>
        <w:t>_</w:t>
      </w:r>
      <w:r w:rsidR="0016374E">
        <w:t>x</w:t>
      </w:r>
      <w:r w:rsidR="00314442" w:rsidRPr="00CF4F4B">
        <w:t>BLTE_</w:t>
      </w:r>
      <w:r w:rsidR="0016374E">
        <w:t>y</w:t>
      </w:r>
      <w:r w:rsidR="00314442" w:rsidRPr="00CF4F4B">
        <w:t>BNR</w:t>
      </w:r>
    </w:p>
    <w:p w14:paraId="00B5F64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FB66BB8" w14:textId="1F2CC7C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</w:t>
      </w:r>
      <w:r w:rsidR="0016374E">
        <w:rPr>
          <w:rFonts w:ascii="Arial" w:hAnsi="Arial"/>
          <w:sz w:val="32"/>
        </w:rPr>
        <w:t>8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19F997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88CC7A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7194E20" w14:textId="19ADD56E" w:rsidR="008835FC" w:rsidRPr="00251D80" w:rsidRDefault="00314442" w:rsidP="00982CD6">
            <w:pPr>
              <w:pStyle w:val="tah0"/>
            </w:pPr>
            <w:r w:rsidRPr="00314442">
              <w:rPr>
                <w:sz w:val="20"/>
                <w:szCs w:val="20"/>
                <w:lang w:eastAsia="en-US"/>
              </w:rPr>
              <w:t xml:space="preserve">DC for </w:t>
            </w:r>
            <w:r w:rsidR="0016374E">
              <w:rPr>
                <w:sz w:val="20"/>
                <w:szCs w:val="20"/>
                <w:lang w:eastAsia="en-US"/>
              </w:rPr>
              <w:t>y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 xml:space="preserve"> bands DL</w:t>
            </w:r>
            <w:r w:rsidRPr="00314442">
              <w:rPr>
                <w:sz w:val="20"/>
                <w:szCs w:val="20"/>
                <w:lang w:eastAsia="en-US"/>
              </w:rPr>
              <w:t xml:space="preserve"> with 2 bands UL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 xml:space="preserve"> </w:t>
            </w:r>
            <w:r w:rsidRPr="00314442">
              <w:rPr>
                <w:sz w:val="20"/>
                <w:szCs w:val="20"/>
                <w:lang w:eastAsia="en-US"/>
              </w:rPr>
              <w:t>(</w:t>
            </w:r>
            <w:r w:rsidR="0016374E">
              <w:rPr>
                <w:sz w:val="20"/>
                <w:szCs w:val="20"/>
                <w:lang w:eastAsia="en-US"/>
              </w:rPr>
              <w:t>x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 xml:space="preserve"> LTE bands</w:t>
            </w:r>
            <w:r w:rsidRPr="00314442">
              <w:rPr>
                <w:sz w:val="20"/>
                <w:szCs w:val="20"/>
                <w:lang w:eastAsia="en-US"/>
              </w:rPr>
              <w:t xml:space="preserve"> + 1 NR band)</w:t>
            </w:r>
            <w:r w:rsidR="0016374E">
              <w:rPr>
                <w:sz w:val="20"/>
                <w:szCs w:val="20"/>
                <w:lang w:eastAsia="en-US"/>
              </w:rPr>
              <w:t xml:space="preserve"> </w:t>
            </w:r>
            <w:r w:rsidR="0016374E" w:rsidRPr="0016374E">
              <w:rPr>
                <w:sz w:val="20"/>
                <w:szCs w:val="20"/>
                <w:lang w:eastAsia="en-US"/>
              </w:rPr>
              <w:t>(x= 3, 4, 5)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C854F4" w:rsidRPr="00CC2E35" w14:paraId="4F2A1F26" w14:textId="77777777" w:rsidTr="00171925">
        <w:tc>
          <w:tcPr>
            <w:tcW w:w="1101" w:type="dxa"/>
          </w:tcPr>
          <w:p w14:paraId="2C84AE4C" w14:textId="77777777" w:rsidR="00C854F4" w:rsidRPr="00CC2E35" w:rsidRDefault="00C854F4" w:rsidP="00C854F4">
            <w:pPr>
              <w:pStyle w:val="TAL"/>
            </w:pPr>
          </w:p>
        </w:tc>
        <w:tc>
          <w:tcPr>
            <w:tcW w:w="3326" w:type="dxa"/>
          </w:tcPr>
          <w:p w14:paraId="791F5819" w14:textId="3A021217" w:rsidR="00C854F4" w:rsidRPr="00CC2E35" w:rsidRDefault="00C854F4" w:rsidP="00C854F4">
            <w:pPr>
              <w:pStyle w:val="TAL"/>
            </w:pPr>
            <w:r w:rsidRPr="00CC2E35">
              <w:t>Core part: Dual Connectivity (</w:t>
            </w:r>
            <w:r w:rsidR="003E3229">
              <w:t>DC</w:t>
            </w:r>
            <w:r w:rsidRPr="00CC2E35">
              <w:t>) of 2 bands LTE inter-band CA (2DL/1UL) and 1 NR band (</w:t>
            </w:r>
            <w:r w:rsidR="0016374E">
              <w:t>1</w:t>
            </w:r>
            <w:r w:rsidRPr="00CC2E35">
              <w:t>DL/1UL)</w:t>
            </w:r>
          </w:p>
        </w:tc>
        <w:tc>
          <w:tcPr>
            <w:tcW w:w="5887" w:type="dxa"/>
          </w:tcPr>
          <w:p w14:paraId="4283A3A7" w14:textId="77777777" w:rsidR="00C854F4" w:rsidRPr="00875023" w:rsidRDefault="00C854F4" w:rsidP="00C854F4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854F4" w:rsidRPr="00CC2E35" w14:paraId="367C9D78" w14:textId="77777777" w:rsidTr="00171925">
        <w:tc>
          <w:tcPr>
            <w:tcW w:w="1101" w:type="dxa"/>
          </w:tcPr>
          <w:p w14:paraId="1DF9DAB6" w14:textId="77777777" w:rsidR="00C854F4" w:rsidRPr="00CC2E35" w:rsidRDefault="00C854F4" w:rsidP="00C854F4">
            <w:pPr>
              <w:pStyle w:val="TAL"/>
            </w:pPr>
          </w:p>
        </w:tc>
        <w:tc>
          <w:tcPr>
            <w:tcW w:w="3326" w:type="dxa"/>
          </w:tcPr>
          <w:p w14:paraId="15482CCB" w14:textId="414787A3" w:rsidR="00C854F4" w:rsidRPr="00CC2E35" w:rsidRDefault="00C854F4" w:rsidP="00C854F4">
            <w:pPr>
              <w:pStyle w:val="TAL"/>
            </w:pPr>
            <w:r w:rsidRPr="00CC2E35">
              <w:t>Perf. part: Dual Connectivity (</w:t>
            </w:r>
            <w:r w:rsidR="003E3229">
              <w:t>DC</w:t>
            </w:r>
            <w:r w:rsidRPr="00CC2E35">
              <w:t>) of 2 bands LTE inter-band CA (2DL/1UL) and 1 NR band (1DL/1UL)</w:t>
            </w:r>
          </w:p>
        </w:tc>
        <w:tc>
          <w:tcPr>
            <w:tcW w:w="5887" w:type="dxa"/>
          </w:tcPr>
          <w:p w14:paraId="0CEB35D3" w14:textId="77777777" w:rsidR="00C854F4" w:rsidRPr="00875023" w:rsidRDefault="00C854F4" w:rsidP="00C854F4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679124BD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125BFA">
        <w:rPr>
          <w:rFonts w:eastAsia="MS Mincho"/>
          <w:lang w:eastAsia="ja-JP"/>
        </w:rPr>
        <w:t>y</w:t>
      </w:r>
      <w:r>
        <w:rPr>
          <w:rFonts w:eastAsia="MS Mincho" w:hint="eastAsia"/>
          <w:lang w:eastAsia="ja-JP"/>
        </w:rPr>
        <w:t xml:space="preserve">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 w:rsidR="00125BFA">
        <w:rPr>
          <w:lang w:eastAsia="ja-JP"/>
        </w:rPr>
        <w:t>x</w:t>
      </w:r>
      <w:r>
        <w:rPr>
          <w:rFonts w:hint="eastAsia"/>
          <w:lang w:eastAsia="ja-JP"/>
        </w:rPr>
        <w:t xml:space="preserve">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 w:rsidR="00125BFA">
        <w:rPr>
          <w:lang w:eastAsia="ja-JP"/>
        </w:rPr>
        <w:t>x</w:t>
      </w:r>
      <w:r>
        <w:rPr>
          <w:rFonts w:hint="eastAsia"/>
          <w:lang w:eastAsia="ja-JP"/>
        </w:rPr>
        <w:t xml:space="preserve"> different LTE bands and 1 NR band)</w:t>
      </w:r>
      <w:r>
        <w:t xml:space="preserve">. </w:t>
      </w:r>
    </w:p>
    <w:p w14:paraId="55720921" w14:textId="18686565" w:rsidR="00314442" w:rsidRDefault="00314442" w:rsidP="00314442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 xml:space="preserve">manner based on TS38.307, which will be updated depending on newly introduced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configurations.</w:t>
      </w:r>
    </w:p>
    <w:p w14:paraId="12D52BBB" w14:textId="2C33BFB6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 w:rsidR="0016374E">
        <w:rPr>
          <w:lang w:eastAsia="ja-JP"/>
        </w:rPr>
        <w:t>x</w:t>
      </w:r>
      <w:r>
        <w:rPr>
          <w:rFonts w:hint="eastAsia"/>
          <w:lang w:eastAsia="ja-JP"/>
        </w:rPr>
        <w:t xml:space="preserve"> different LTE bands and 1 NR band) </w:t>
      </w:r>
      <w:r>
        <w:rPr>
          <w:rFonts w:eastAsia="Malgun Gothic"/>
          <w:lang w:eastAsia="ko-KR"/>
        </w:rPr>
        <w:t xml:space="preserve"> in rel-1</w:t>
      </w:r>
      <w:r w:rsidR="0016374E"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5619ED26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including intra band CA for </w:t>
      </w:r>
      <w:r w:rsidR="0016374E">
        <w:rPr>
          <w:lang w:eastAsia="ja-JP"/>
        </w:rPr>
        <w:t>x</w:t>
      </w:r>
      <w:r>
        <w:rPr>
          <w:rFonts w:hint="eastAsia"/>
          <w:lang w:eastAsia="ja-JP"/>
        </w:rPr>
        <w:t xml:space="preserve">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46CED1F6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16374E">
        <w:rPr>
          <w:lang w:eastAsia="ja-JP"/>
        </w:rPr>
        <w:t>x</w:t>
      </w:r>
      <w:r>
        <w:rPr>
          <w:rFonts w:hint="eastAsia"/>
          <w:lang w:eastAsia="ja-JP"/>
        </w:rPr>
        <w:t xml:space="preserve">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5A410C03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125BFA">
        <w:rPr>
          <w:lang w:eastAsia="ja-JP"/>
        </w:rPr>
        <w:t>x</w:t>
      </w:r>
      <w:r>
        <w:rPr>
          <w:rFonts w:hint="eastAsia"/>
          <w:lang w:eastAsia="ja-JP"/>
        </w:rPr>
        <w:t xml:space="preserve">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33D0FAE" w14:textId="2F2357E2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125BFA">
        <w:rPr>
          <w:rFonts w:eastAsia="Yu Gothic"/>
          <w:lang w:eastAsia="ja-JP"/>
        </w:rPr>
        <w:t>x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125BFA">
        <w:rPr>
          <w:lang w:eastAsia="ja-JP"/>
        </w:rPr>
        <w:t>x</w:t>
      </w:r>
      <w:r>
        <w:rPr>
          <w:rFonts w:hint="eastAsia"/>
          <w:lang w:eastAsia="ja-JP"/>
        </w:rPr>
        <w:t xml:space="preserve">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bandwidths and bandwidth sets</w:t>
      </w:r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TX frequency being in close proximity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0B9F5B76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16374E">
        <w:rPr>
          <w:bCs/>
        </w:rPr>
        <w:t>8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 </w:t>
      </w:r>
      <w:r w:rsidR="00125BFA">
        <w:rPr>
          <w:rFonts w:eastAsia="Yu Gothic"/>
          <w:lang w:eastAsia="ja-JP"/>
        </w:rPr>
        <w:t>y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125BFA">
        <w:rPr>
          <w:lang w:eastAsia="ja-JP"/>
        </w:rPr>
        <w:t>x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3EE3A07C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</w:t>
      </w:r>
      <w:r w:rsidR="00125BFA">
        <w:rPr>
          <w:b/>
          <w:bCs/>
        </w:rPr>
        <w:t xml:space="preserve">to be </w:t>
      </w:r>
      <w:r w:rsidR="00F87467" w:rsidRPr="00F87467">
        <w:rPr>
          <w:b/>
          <w:bCs/>
        </w:rPr>
        <w:t>provided in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R</w:t>
            </w:r>
            <w:r w:rsidR="00011074" w:rsidRPr="00CC2E35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820B9" w:rsidRPr="0016374E" w14:paraId="29090F0F" w14:textId="77777777" w:rsidTr="00072A56">
        <w:tc>
          <w:tcPr>
            <w:tcW w:w="1617" w:type="dxa"/>
          </w:tcPr>
          <w:p w14:paraId="704C4714" w14:textId="77777777" w:rsidR="007820B9" w:rsidRPr="00CC2E35" w:rsidRDefault="007820B9" w:rsidP="007820B9">
            <w:pPr>
              <w:spacing w:after="0"/>
              <w:rPr>
                <w:i/>
              </w:rPr>
            </w:pPr>
            <w:r w:rsidRPr="00CC2E35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94FBBD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  <w:p w14:paraId="42E6A87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5DA746A" w14:textId="6489EA9F" w:rsidR="007820B9" w:rsidRPr="00CC2E35" w:rsidRDefault="003E3229" w:rsidP="007820B9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="00314442" w:rsidRPr="007062D8">
              <w:rPr>
                <w:rFonts w:ascii="Arial" w:hAnsi="Arial" w:cs="Arial"/>
                <w:sz w:val="16"/>
                <w:szCs w:val="16"/>
                <w:lang w:val="en-US"/>
              </w:rPr>
              <w:t xml:space="preserve"> for </w:t>
            </w:r>
            <w:r w:rsidR="00125BFA">
              <w:rPr>
                <w:rFonts w:ascii="Arial" w:hAnsi="Arial" w:cs="Arial"/>
                <w:sz w:val="16"/>
                <w:szCs w:val="16"/>
                <w:lang w:val="en-US"/>
              </w:rPr>
              <w:t>x</w:t>
            </w:r>
            <w:r w:rsidR="00314442" w:rsidRPr="007062D8">
              <w:rPr>
                <w:rFonts w:ascii="Arial" w:hAnsi="Arial" w:cs="Arial"/>
                <w:sz w:val="16"/>
                <w:szCs w:val="16"/>
                <w:lang w:val="en-US"/>
              </w:rPr>
              <w:t xml:space="preserve"> LTE bands CA + 1 NR band</w:t>
            </w:r>
            <w:r w:rsidR="00125BF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125BFA" w:rsidRPr="00125BFA">
              <w:rPr>
                <w:rFonts w:ascii="Arial" w:hAnsi="Arial" w:cs="Arial"/>
                <w:sz w:val="16"/>
                <w:szCs w:val="16"/>
                <w:lang w:val="en-US"/>
              </w:rPr>
              <w:t>(x= 3, 4, 5)</w:t>
            </w:r>
          </w:p>
        </w:tc>
        <w:tc>
          <w:tcPr>
            <w:tcW w:w="993" w:type="dxa"/>
          </w:tcPr>
          <w:p w14:paraId="48B0D867" w14:textId="0995DB89" w:rsidR="007820B9" w:rsidRPr="00CC2E35" w:rsidRDefault="007820B9" w:rsidP="007820B9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436AD5B6" w14:textId="26966B63" w:rsidR="007820B9" w:rsidRPr="00CC2E35" w:rsidRDefault="007820B9" w:rsidP="007820B9">
            <w:pPr>
              <w:pStyle w:val="TAC"/>
            </w:pPr>
            <w:r w:rsidRPr="00CC2E35">
              <w:rPr>
                <w:rFonts w:hint="eastAsia"/>
                <w:i/>
                <w:lang w:eastAsia="zh-CN"/>
              </w:rPr>
              <w:t>RAN#</w:t>
            </w:r>
            <w:r w:rsidR="0016374E">
              <w:rPr>
                <w:i/>
                <w:lang w:eastAsia="zh-CN"/>
              </w:rPr>
              <w:t>102</w:t>
            </w:r>
          </w:p>
        </w:tc>
        <w:tc>
          <w:tcPr>
            <w:tcW w:w="2186" w:type="dxa"/>
          </w:tcPr>
          <w:p w14:paraId="74061964" w14:textId="7D542842" w:rsidR="00314442" w:rsidRPr="0016374E" w:rsidRDefault="0016374E" w:rsidP="00314442">
            <w:pPr>
              <w:spacing w:after="0"/>
              <w:rPr>
                <w:i/>
              </w:rPr>
            </w:pPr>
            <w:r w:rsidRPr="0016374E">
              <w:rPr>
                <w:i/>
              </w:rPr>
              <w:t xml:space="preserve">Reihaneh Malekafzaliardakani, Ericsson, </w:t>
            </w:r>
            <w:hyperlink r:id="rId21" w:history="1">
              <w:r w:rsidRPr="00FF24B3">
                <w:rPr>
                  <w:rStyle w:val="Hyperlink"/>
                  <w:i/>
                </w:rPr>
                <w:t>reihaneh.malekafzaliardakani@ericsson.com</w:t>
              </w:r>
            </w:hyperlink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7777777" w:rsidR="00314442" w:rsidRPr="00CC2E35" w:rsidRDefault="00314442" w:rsidP="00314442">
            <w:pPr>
              <w:pStyle w:val="TAC"/>
              <w:rPr>
                <w:i/>
                <w:lang w:eastAsia="ja-JP"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470DFAF0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 w:rsidR="0016374E"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CC2E35" w:rsidRDefault="00314442" w:rsidP="00314442">
            <w:pPr>
              <w:pStyle w:val="TAC"/>
            </w:pPr>
            <w:r w:rsidRPr="00CC2E35"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manner will be applied to all new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according to each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7D4C132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 w:rsidR="0016374E"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CC2E35" w:rsidRDefault="00314442" w:rsidP="00314442">
            <w:pPr>
              <w:pStyle w:val="TAC"/>
            </w:pPr>
            <w:r w:rsidRPr="00CC2E35"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692D031C" w:rsidR="00314442" w:rsidRDefault="0016374E" w:rsidP="007820B9">
      <w:pPr>
        <w:ind w:right="-99"/>
        <w:rPr>
          <w:i/>
        </w:rPr>
      </w:pPr>
      <w:r w:rsidRPr="0016374E">
        <w:rPr>
          <w:i/>
        </w:rPr>
        <w:t>Reihaneh Malekafzaliardakani</w:t>
      </w:r>
      <w:r w:rsidR="00314442" w:rsidRPr="0016374E">
        <w:rPr>
          <w:i/>
        </w:rPr>
        <w:t xml:space="preserve">, Ericsson, </w:t>
      </w:r>
      <w:hyperlink r:id="rId22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445E59F9" w14:textId="77777777" w:rsidR="007820B9" w:rsidRPr="0016374E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3F905B5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635CD561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7B72E844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245667A" w:rsidR="00025316" w:rsidRPr="00CC2E35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3B790DD8" w:rsidR="00025316" w:rsidRPr="00CC2E35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2E14E1CD" w:rsidR="00E50071" w:rsidRPr="00CC2E35" w:rsidRDefault="00E50071" w:rsidP="001C5C86">
            <w:pPr>
              <w:pStyle w:val="TAL"/>
              <w:rPr>
                <w:lang w:eastAsia="zh-CN"/>
              </w:rPr>
            </w:pP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72274724" w:rsidR="00E50071" w:rsidRPr="00CC2E35" w:rsidRDefault="00E50071" w:rsidP="001C5C86">
            <w:pPr>
              <w:pStyle w:val="TAL"/>
            </w:pP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67E12FD4" w:rsidR="00E50071" w:rsidRPr="00CC2E35" w:rsidRDefault="00E50071" w:rsidP="001C5C86">
            <w:pPr>
              <w:pStyle w:val="TAL"/>
            </w:pP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44F4CCAE" w:rsidR="00E50071" w:rsidRPr="00CC2E35" w:rsidRDefault="00E50071" w:rsidP="001C5C86">
            <w:pPr>
              <w:pStyle w:val="TAL"/>
            </w:pP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7E5D01EE" w:rsidR="00A86FDC" w:rsidRPr="00CC2E35" w:rsidRDefault="00A86FDC" w:rsidP="001C5C86">
            <w:pPr>
              <w:pStyle w:val="TAL"/>
            </w:pP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511FF5AE" w:rsidR="00A86FDC" w:rsidRPr="00CC2E35" w:rsidRDefault="00A86FDC" w:rsidP="001C5C86">
            <w:pPr>
              <w:pStyle w:val="TAL"/>
            </w:pP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5220F58B" w:rsidR="00A86FDC" w:rsidRPr="00CC2E35" w:rsidRDefault="00A86FDC" w:rsidP="001C5C86">
            <w:pPr>
              <w:pStyle w:val="TAL"/>
            </w:pP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578AD76" w:rsidR="00A86FDC" w:rsidRPr="00CC2E35" w:rsidRDefault="00A86FDC" w:rsidP="00A86FDC">
            <w:pPr>
              <w:pStyle w:val="TAL"/>
            </w:pP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11A36B26" w:rsidR="00A86FDC" w:rsidRPr="00CC2E35" w:rsidRDefault="00A86FDC" w:rsidP="001C5C86">
            <w:pPr>
              <w:pStyle w:val="TAL"/>
            </w:pP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45525E21" w:rsidR="00A86FDC" w:rsidRPr="00CC2E35" w:rsidRDefault="00A86FDC" w:rsidP="001C5C86">
            <w:pPr>
              <w:pStyle w:val="TAL"/>
            </w:pP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03F20337" w:rsidR="00A86FDC" w:rsidRPr="00CC2E35" w:rsidRDefault="00A86FDC" w:rsidP="001C5C86">
            <w:pPr>
              <w:pStyle w:val="TAL"/>
            </w:pP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767205AE" w:rsidR="00A86FDC" w:rsidRPr="00CC2E35" w:rsidRDefault="00A86FDC" w:rsidP="001C5C86">
            <w:pPr>
              <w:pStyle w:val="TAL"/>
            </w:pP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0F50E6F7" w:rsidR="00A86FDC" w:rsidRPr="00CC2E35" w:rsidRDefault="00A86FDC" w:rsidP="001C5C86">
            <w:pPr>
              <w:pStyle w:val="TAL"/>
            </w:pP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2DB943DC" w:rsidR="00A86FDC" w:rsidRPr="00CC2E35" w:rsidRDefault="00A86FDC" w:rsidP="001C5C86">
            <w:pPr>
              <w:pStyle w:val="TAL"/>
            </w:pPr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376D1641" w:rsidR="00A86FDC" w:rsidRPr="00CC2E35" w:rsidRDefault="00A86FDC" w:rsidP="001C5C86">
            <w:pPr>
              <w:pStyle w:val="TAL"/>
            </w:pP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6EFB9274" w:rsidR="00A86FDC" w:rsidRPr="00CC2E35" w:rsidRDefault="00A86FDC" w:rsidP="001C5C86">
            <w:pPr>
              <w:pStyle w:val="TAL"/>
            </w:pP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442E59FC" w:rsidR="00A86FDC" w:rsidRPr="00CC2E35" w:rsidRDefault="00A86FDC" w:rsidP="001C5C86">
            <w:pPr>
              <w:pStyle w:val="TAL"/>
            </w:pP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413EFD7A" w:rsidR="00A86FDC" w:rsidRPr="00CC2E35" w:rsidRDefault="00A86FDC" w:rsidP="001C5C86">
            <w:pPr>
              <w:pStyle w:val="TAL"/>
            </w:pP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288EFE80" w:rsidR="00A86FDC" w:rsidRPr="00CC2E35" w:rsidRDefault="00A86FDC" w:rsidP="001C5C86">
            <w:pPr>
              <w:pStyle w:val="TAL"/>
            </w:pP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0C62B6D" w:rsidR="00A86FDC" w:rsidRPr="00CC2E35" w:rsidRDefault="00A86FDC" w:rsidP="001C5C86">
            <w:pPr>
              <w:pStyle w:val="TAL"/>
            </w:pP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D7CAD8C" w:rsidR="00A86FDC" w:rsidRPr="00CC2E35" w:rsidRDefault="00A86FDC" w:rsidP="001C5C86">
            <w:pPr>
              <w:pStyle w:val="TAL"/>
            </w:pP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531A8922" w:rsidR="00A86FDC" w:rsidRPr="00CC2E35" w:rsidRDefault="00A86FDC" w:rsidP="001C5C86">
            <w:pPr>
              <w:pStyle w:val="TAL"/>
            </w:pP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32709" w14:textId="77777777" w:rsidR="00C52814" w:rsidRDefault="00C52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3672" w14:textId="77777777" w:rsidR="00C52814" w:rsidRDefault="00C52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D8110" w14:textId="77777777" w:rsidR="00C52814" w:rsidRDefault="00C52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057F3" w14:textId="77777777" w:rsidR="00C52814" w:rsidRDefault="00C528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B3DCA" w14:textId="77777777" w:rsidR="00C52814" w:rsidRDefault="00C52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50CBD" w14:textId="77777777" w:rsidR="00C52814" w:rsidRDefault="00C528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BFA"/>
    <w:rsid w:val="00127B5D"/>
    <w:rsid w:val="0016374E"/>
    <w:rsid w:val="00171925"/>
    <w:rsid w:val="00173998"/>
    <w:rsid w:val="00174617"/>
    <w:rsid w:val="001759A7"/>
    <w:rsid w:val="001A4192"/>
    <w:rsid w:val="001C5C86"/>
    <w:rsid w:val="001C718D"/>
    <w:rsid w:val="001E14C4"/>
    <w:rsid w:val="001E771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E32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6650F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277C7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281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uiPriority w:val="99"/>
    <w:locked/>
    <w:rsid w:val="005C316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reihaneh.malekafzaliardakani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Relationship Id="rId22" Type="http://schemas.openxmlformats.org/officeDocument/2006/relationships/hyperlink" Target="mailto:reihaneh.malekafzaliardakani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B0DF3-4674-4184-9494-692C65AF3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7026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14</cp:revision>
  <cp:lastPrinted>2000-02-29T10:31:00Z</cp:lastPrinted>
  <dcterms:created xsi:type="dcterms:W3CDTF">2020-06-05T17:49:00Z</dcterms:created>
  <dcterms:modified xsi:type="dcterms:W3CDTF">2022-05-28T11:46:00Z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